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1705" w:type="dxa"/>
        <w:tblLayout w:type="fixed"/>
        <w:tblCellMar>
          <w:left w:w="86" w:type="dxa"/>
          <w:right w:w="86" w:type="dxa"/>
        </w:tblCellMar>
        <w:tblLook w:val="0000" w:firstRow="0" w:lastRow="0" w:firstColumn="0" w:lastColumn="0" w:noHBand="0" w:noVBand="0"/>
      </w:tblPr>
      <w:tblGrid>
        <w:gridCol w:w="2341"/>
        <w:gridCol w:w="2341"/>
        <w:gridCol w:w="2341"/>
        <w:gridCol w:w="2341"/>
        <w:gridCol w:w="2341"/>
      </w:tblGrid>
      <w:tr w:rsidR="00992D03" w:rsidRPr="0010173D" w:rsidTr="00EE4998">
        <w:trPr>
          <w:trHeight w:val="1420"/>
        </w:trPr>
        <w:tc>
          <w:tcPr>
            <w:tcW w:w="2341" w:type="dxa"/>
            <w:tcMar>
              <w:top w:w="0" w:type="dxa"/>
              <w:bottom w:w="0" w:type="dxa"/>
            </w:tcMar>
          </w:tcPr>
          <w:p w:rsidR="00992D03" w:rsidRDefault="00BB1094">
            <w:r>
              <w:rPr>
                <w:noProof/>
              </w:rPr>
              <w:drawing>
                <wp:anchor distT="0" distB="0" distL="114300" distR="114300" simplePos="0" relativeHeight="251725824" behindDoc="0" locked="0" layoutInCell="1" allowOverlap="1" wp14:anchorId="07D53B16" wp14:editId="1A486B79">
                  <wp:simplePos x="0" y="0"/>
                  <wp:positionH relativeFrom="column">
                    <wp:posOffset>97155</wp:posOffset>
                  </wp:positionH>
                  <wp:positionV relativeFrom="paragraph">
                    <wp:posOffset>31750</wp:posOffset>
                  </wp:positionV>
                  <wp:extent cx="482600" cy="800100"/>
                  <wp:effectExtent l="0" t="0" r="0" b="0"/>
                  <wp:wrapNone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938" r="20554"/>
                          <a:stretch/>
                        </pic:blipFill>
                        <pic:spPr bwMode="auto">
                          <a:xfrm>
                            <a:off x="0" y="0"/>
                            <a:ext cx="482600" cy="800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605D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4512" behindDoc="0" locked="0" layoutInCell="1" allowOverlap="1" wp14:anchorId="674FC870" wp14:editId="7AC95576">
                      <wp:simplePos x="0" y="0"/>
                      <wp:positionH relativeFrom="column">
                        <wp:posOffset>1325496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319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92D03" w:rsidRPr="00810FCA" w:rsidRDefault="00E972D2" w:rsidP="00992D03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="00992D03"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margin-left:104.35pt;margin-top:2.75pt;width:74.7pt;height:63.5pt;z-index:251584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" stroked="f">
                      <v:textbox inset="0,0,0,0">
                        <w:txbxContent>
                          <w:p w:rsidR="00992D03" w:rsidRPr="00810FCA" w:rsidRDefault="00E972D2" w:rsidP="00992D0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="00992D03"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605DF">
              <w:rPr>
                <w:noProof/>
              </w:rPr>
              <w:drawing>
                <wp:anchor distT="0" distB="0" distL="114300" distR="114300" simplePos="0" relativeHeight="251586560" behindDoc="0" locked="0" layoutInCell="1" allowOverlap="1" wp14:anchorId="18E09BD6" wp14:editId="7BC71FE7">
                  <wp:simplePos x="0" y="0"/>
                  <wp:positionH relativeFrom="column">
                    <wp:posOffset>580233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92D03" w:rsidRDefault="00BB1094">
            <w:r>
              <w:rPr>
                <w:noProof/>
              </w:rPr>
              <w:drawing>
                <wp:anchor distT="0" distB="0" distL="114300" distR="114300" simplePos="0" relativeHeight="251728896" behindDoc="0" locked="0" layoutInCell="1" allowOverlap="1" wp14:anchorId="211FE5D8" wp14:editId="5FC14BEF">
                  <wp:simplePos x="0" y="0"/>
                  <wp:positionH relativeFrom="column">
                    <wp:posOffset>1211580</wp:posOffset>
                  </wp:positionH>
                  <wp:positionV relativeFrom="paragraph">
                    <wp:posOffset>104775</wp:posOffset>
                  </wp:positionV>
                  <wp:extent cx="440055" cy="723900"/>
                  <wp:effectExtent l="0" t="0" r="0" b="0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13" r="21017"/>
                          <a:stretch/>
                        </pic:blipFill>
                        <pic:spPr bwMode="auto">
                          <a:xfrm>
                            <a:off x="0" y="0"/>
                            <a:ext cx="440055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341" w:type="dxa"/>
            <w:tcMar>
              <w:top w:w="0" w:type="dxa"/>
              <w:bottom w:w="0" w:type="dxa"/>
            </w:tcMar>
          </w:tcPr>
          <w:p w:rsidR="00992D03" w:rsidRDefault="008605DF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8608" behindDoc="0" locked="0" layoutInCell="1" allowOverlap="1" wp14:anchorId="158B0012" wp14:editId="108E69C4">
                      <wp:simplePos x="0" y="0"/>
                      <wp:positionH relativeFrom="column">
                        <wp:posOffset>854995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36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972D2" w:rsidRPr="00810FCA" w:rsidRDefault="00E972D2" w:rsidP="00E972D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7" type="#_x0000_t202" style="position:absolute;margin-left:67.3pt;margin-top:2.75pt;width:74.7pt;height:63.5pt;z-index:251588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" stroked="f">
                      <v:textbox inset="0,0,0,0">
                        <w:txbxContent>
                          <w:p w:rsidR="00E972D2" w:rsidRPr="00810FCA" w:rsidRDefault="00E972D2" w:rsidP="00E972D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590656" behindDoc="0" locked="0" layoutInCell="1" allowOverlap="1" wp14:anchorId="427C32A9" wp14:editId="31B0488C">
                  <wp:simplePos x="0" y="0"/>
                  <wp:positionH relativeFrom="column">
                    <wp:posOffset>109732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383" name="Picture 3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3" name="Picture 3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92D03" w:rsidRDefault="00BB1094">
            <w:r>
              <w:rPr>
                <w:noProof/>
              </w:rPr>
              <w:drawing>
                <wp:anchor distT="0" distB="0" distL="114300" distR="114300" simplePos="0" relativeHeight="251731968" behindDoc="0" locked="0" layoutInCell="1" allowOverlap="1" wp14:anchorId="52DC03D1" wp14:editId="5D8B4469">
                  <wp:simplePos x="0" y="0"/>
                  <wp:positionH relativeFrom="column">
                    <wp:posOffset>702310</wp:posOffset>
                  </wp:positionH>
                  <wp:positionV relativeFrom="paragraph">
                    <wp:posOffset>101559</wp:posOffset>
                  </wp:positionV>
                  <wp:extent cx="440055" cy="723900"/>
                  <wp:effectExtent l="0" t="0" r="0" b="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13" r="21017"/>
                          <a:stretch/>
                        </pic:blipFill>
                        <pic:spPr bwMode="auto">
                          <a:xfrm>
                            <a:off x="0" y="0"/>
                            <a:ext cx="440055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605DF">
              <w:rPr>
                <w:noProof/>
              </w:rPr>
              <w:drawing>
                <wp:anchor distT="0" distB="0" distL="114300" distR="114300" simplePos="0" relativeHeight="251594752" behindDoc="0" locked="0" layoutInCell="1" allowOverlap="1" wp14:anchorId="42CC6808" wp14:editId="36BFC65C">
                  <wp:simplePos x="0" y="0"/>
                  <wp:positionH relativeFrom="column">
                    <wp:posOffset>1204438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393" name="Picture 3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" name="Picture 39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Mar>
              <w:top w:w="0" w:type="dxa"/>
              <w:bottom w:w="0" w:type="dxa"/>
            </w:tcMar>
          </w:tcPr>
          <w:p w:rsidR="00992D03" w:rsidRDefault="008605DF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2704" behindDoc="0" locked="0" layoutInCell="1" allowOverlap="1" wp14:anchorId="76298DE3" wp14:editId="33352ED5">
                      <wp:simplePos x="0" y="0"/>
                      <wp:positionH relativeFrom="column">
                        <wp:posOffset>408556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39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972D2" w:rsidRPr="00810FCA" w:rsidRDefault="00E972D2" w:rsidP="00E972D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8" type="#_x0000_t202" style="position:absolute;margin-left:32.15pt;margin-top:2.75pt;width:74.7pt;height:63.5pt;z-index:251592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" stroked="f">
                      <v:textbox inset="0,0,0,0">
                        <w:txbxContent>
                          <w:p w:rsidR="00E972D2" w:rsidRPr="00810FCA" w:rsidRDefault="00E972D2" w:rsidP="00E972D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BB1094" w:rsidRPr="0010173D" w:rsidTr="00B23150">
        <w:trPr>
          <w:trHeight w:val="1420"/>
        </w:trPr>
        <w:tc>
          <w:tcPr>
            <w:tcW w:w="2341" w:type="dxa"/>
            <w:tcMar>
              <w:top w:w="0" w:type="dxa"/>
              <w:bottom w:w="0" w:type="dxa"/>
            </w:tcMar>
          </w:tcPr>
          <w:p w:rsidR="00BB1094" w:rsidRDefault="00BB1094" w:rsidP="00B23150">
            <w:r>
              <w:rPr>
                <w:noProof/>
              </w:rPr>
              <w:drawing>
                <wp:anchor distT="0" distB="0" distL="114300" distR="114300" simplePos="0" relativeHeight="251740160" behindDoc="0" locked="0" layoutInCell="1" allowOverlap="1" wp14:anchorId="5F3F36DB" wp14:editId="172851A4">
                  <wp:simplePos x="0" y="0"/>
                  <wp:positionH relativeFrom="column">
                    <wp:posOffset>97155</wp:posOffset>
                  </wp:positionH>
                  <wp:positionV relativeFrom="paragraph">
                    <wp:posOffset>31750</wp:posOffset>
                  </wp:positionV>
                  <wp:extent cx="482600" cy="800100"/>
                  <wp:effectExtent l="0" t="0" r="0" b="0"/>
                  <wp:wrapNone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938" r="20554"/>
                          <a:stretch/>
                        </pic:blipFill>
                        <pic:spPr bwMode="auto">
                          <a:xfrm>
                            <a:off x="0" y="0"/>
                            <a:ext cx="482600" cy="800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 wp14:anchorId="00D0D181" wp14:editId="6601FBEE">
                      <wp:simplePos x="0" y="0"/>
                      <wp:positionH relativeFrom="column">
                        <wp:posOffset>1325496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475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B1094" w:rsidRPr="00810FCA" w:rsidRDefault="00BB1094" w:rsidP="00BB109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9" type="#_x0000_t202" style="position:absolute;margin-left:104.35pt;margin-top:2.75pt;width:74.7pt;height:63.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" stroked="f">
                      <v:textbox inset="0,0,0,0">
                        <w:txbxContent>
                          <w:p w:rsidR="00BB1094" w:rsidRPr="00810FCA" w:rsidRDefault="00BB1094" w:rsidP="00BB109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35040" behindDoc="0" locked="0" layoutInCell="1" allowOverlap="1" wp14:anchorId="752AD0E5" wp14:editId="069CDB07">
                  <wp:simplePos x="0" y="0"/>
                  <wp:positionH relativeFrom="column">
                    <wp:posOffset>580233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B1094" w:rsidRDefault="00BB1094" w:rsidP="00B23150">
            <w:r>
              <w:rPr>
                <w:noProof/>
              </w:rPr>
              <w:drawing>
                <wp:anchor distT="0" distB="0" distL="114300" distR="114300" simplePos="0" relativeHeight="251741184" behindDoc="0" locked="0" layoutInCell="1" allowOverlap="1" wp14:anchorId="4A8B5C81" wp14:editId="5F68AD35">
                  <wp:simplePos x="0" y="0"/>
                  <wp:positionH relativeFrom="column">
                    <wp:posOffset>1211580</wp:posOffset>
                  </wp:positionH>
                  <wp:positionV relativeFrom="paragraph">
                    <wp:posOffset>104775</wp:posOffset>
                  </wp:positionV>
                  <wp:extent cx="440055" cy="723900"/>
                  <wp:effectExtent l="0" t="0" r="0" b="0"/>
                  <wp:wrapNone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13" r="21017"/>
                          <a:stretch/>
                        </pic:blipFill>
                        <pic:spPr bwMode="auto">
                          <a:xfrm>
                            <a:off x="0" y="0"/>
                            <a:ext cx="440055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341" w:type="dxa"/>
            <w:tcMar>
              <w:top w:w="0" w:type="dxa"/>
              <w:bottom w:w="0" w:type="dxa"/>
            </w:tcMar>
          </w:tcPr>
          <w:p w:rsidR="00BB1094" w:rsidRDefault="00BB1094" w:rsidP="00B2315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4DC9BD1E" wp14:editId="4F691332">
                      <wp:simplePos x="0" y="0"/>
                      <wp:positionH relativeFrom="column">
                        <wp:posOffset>854995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476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B1094" w:rsidRPr="00810FCA" w:rsidRDefault="00BB1094" w:rsidP="00BB109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30" type="#_x0000_t202" style="position:absolute;margin-left:67.3pt;margin-top:2.75pt;width:74.7pt;height:63.5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" stroked="f">
                      <v:textbox inset="0,0,0,0">
                        <w:txbxContent>
                          <w:p w:rsidR="00BB1094" w:rsidRPr="00810FCA" w:rsidRDefault="00BB1094" w:rsidP="00BB109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37088" behindDoc="0" locked="0" layoutInCell="1" allowOverlap="1" wp14:anchorId="0D124334" wp14:editId="10A8D3CC">
                  <wp:simplePos x="0" y="0"/>
                  <wp:positionH relativeFrom="column">
                    <wp:posOffset>109732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3" name="Picture 3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B1094" w:rsidRDefault="00BB1094" w:rsidP="00B23150">
            <w:r>
              <w:rPr>
                <w:noProof/>
              </w:rPr>
              <w:drawing>
                <wp:anchor distT="0" distB="0" distL="114300" distR="114300" simplePos="0" relativeHeight="251742208" behindDoc="0" locked="0" layoutInCell="1" allowOverlap="1" wp14:anchorId="37D1EB89" wp14:editId="0B45C9FA">
                  <wp:simplePos x="0" y="0"/>
                  <wp:positionH relativeFrom="column">
                    <wp:posOffset>702310</wp:posOffset>
                  </wp:positionH>
                  <wp:positionV relativeFrom="paragraph">
                    <wp:posOffset>101559</wp:posOffset>
                  </wp:positionV>
                  <wp:extent cx="440055" cy="723900"/>
                  <wp:effectExtent l="0" t="0" r="0" b="0"/>
                  <wp:wrapNone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13" r="21017"/>
                          <a:stretch/>
                        </pic:blipFill>
                        <pic:spPr bwMode="auto">
                          <a:xfrm>
                            <a:off x="0" y="0"/>
                            <a:ext cx="440055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39136" behindDoc="0" locked="0" layoutInCell="1" allowOverlap="1" wp14:anchorId="0F62422E" wp14:editId="4791A7B1">
                  <wp:simplePos x="0" y="0"/>
                  <wp:positionH relativeFrom="column">
                    <wp:posOffset>1204438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" name="Picture 39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Mar>
              <w:top w:w="0" w:type="dxa"/>
              <w:bottom w:w="0" w:type="dxa"/>
            </w:tcMar>
          </w:tcPr>
          <w:p w:rsidR="00BB1094" w:rsidRDefault="00BB1094" w:rsidP="00B2315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39DB07FE" wp14:editId="22CE7B2F">
                      <wp:simplePos x="0" y="0"/>
                      <wp:positionH relativeFrom="column">
                        <wp:posOffset>408556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47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B1094" w:rsidRPr="00810FCA" w:rsidRDefault="00BB1094" w:rsidP="00BB109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31" type="#_x0000_t202" style="position:absolute;margin-left:32.15pt;margin-top:2.75pt;width:74.7pt;height:63.5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" stroked="f">
                      <v:textbox inset="0,0,0,0">
                        <w:txbxContent>
                          <w:p w:rsidR="00BB1094" w:rsidRPr="00810FCA" w:rsidRDefault="00BB1094" w:rsidP="00BB109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BB1094" w:rsidRPr="0010173D" w:rsidTr="00B23150">
        <w:trPr>
          <w:trHeight w:val="1420"/>
        </w:trPr>
        <w:tc>
          <w:tcPr>
            <w:tcW w:w="2341" w:type="dxa"/>
            <w:tcMar>
              <w:top w:w="0" w:type="dxa"/>
              <w:bottom w:w="0" w:type="dxa"/>
            </w:tcMar>
          </w:tcPr>
          <w:p w:rsidR="00BB1094" w:rsidRDefault="00BB1094" w:rsidP="00B23150">
            <w:r>
              <w:rPr>
                <w:noProof/>
              </w:rPr>
              <w:drawing>
                <wp:anchor distT="0" distB="0" distL="114300" distR="114300" simplePos="0" relativeHeight="251801600" behindDoc="0" locked="0" layoutInCell="1" allowOverlap="1" wp14:anchorId="5F3F36DB" wp14:editId="172851A4">
                  <wp:simplePos x="0" y="0"/>
                  <wp:positionH relativeFrom="column">
                    <wp:posOffset>97155</wp:posOffset>
                  </wp:positionH>
                  <wp:positionV relativeFrom="paragraph">
                    <wp:posOffset>31750</wp:posOffset>
                  </wp:positionV>
                  <wp:extent cx="482600" cy="800100"/>
                  <wp:effectExtent l="0" t="0" r="0" b="0"/>
                  <wp:wrapNone/>
                  <wp:docPr id="297" name="Picture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938" r="20554"/>
                          <a:stretch/>
                        </pic:blipFill>
                        <pic:spPr bwMode="auto">
                          <a:xfrm>
                            <a:off x="0" y="0"/>
                            <a:ext cx="482600" cy="800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 wp14:anchorId="00D0D181" wp14:editId="6601FBEE">
                      <wp:simplePos x="0" y="0"/>
                      <wp:positionH relativeFrom="column">
                        <wp:posOffset>1325496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294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B1094" w:rsidRPr="00810FCA" w:rsidRDefault="00BB1094" w:rsidP="00BB109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32" type="#_x0000_t202" style="position:absolute;margin-left:104.35pt;margin-top:2.75pt;width:74.7pt;height:63.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" stroked="f">
                      <v:textbox inset="0,0,0,0">
                        <w:txbxContent>
                          <w:p w:rsidR="00BB1094" w:rsidRPr="00810FCA" w:rsidRDefault="00BB1094" w:rsidP="00BB109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96480" behindDoc="0" locked="0" layoutInCell="1" allowOverlap="1" wp14:anchorId="752AD0E5" wp14:editId="069CDB07">
                  <wp:simplePos x="0" y="0"/>
                  <wp:positionH relativeFrom="column">
                    <wp:posOffset>580233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298" name="Picture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B1094" w:rsidRDefault="00BB1094" w:rsidP="00B23150">
            <w:r>
              <w:rPr>
                <w:noProof/>
              </w:rPr>
              <w:drawing>
                <wp:anchor distT="0" distB="0" distL="114300" distR="114300" simplePos="0" relativeHeight="251802624" behindDoc="0" locked="0" layoutInCell="1" allowOverlap="1" wp14:anchorId="4A8B5C81" wp14:editId="5F68AD35">
                  <wp:simplePos x="0" y="0"/>
                  <wp:positionH relativeFrom="column">
                    <wp:posOffset>1211580</wp:posOffset>
                  </wp:positionH>
                  <wp:positionV relativeFrom="paragraph">
                    <wp:posOffset>104775</wp:posOffset>
                  </wp:positionV>
                  <wp:extent cx="440055" cy="723900"/>
                  <wp:effectExtent l="0" t="0" r="0" b="0"/>
                  <wp:wrapNone/>
                  <wp:docPr id="299" name="Picture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13" r="21017"/>
                          <a:stretch/>
                        </pic:blipFill>
                        <pic:spPr bwMode="auto">
                          <a:xfrm>
                            <a:off x="0" y="0"/>
                            <a:ext cx="440055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341" w:type="dxa"/>
            <w:tcMar>
              <w:top w:w="0" w:type="dxa"/>
              <w:bottom w:w="0" w:type="dxa"/>
            </w:tcMar>
          </w:tcPr>
          <w:p w:rsidR="00BB1094" w:rsidRDefault="00BB1094" w:rsidP="00B2315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 wp14:anchorId="4DC9BD1E" wp14:editId="4F691332">
                      <wp:simplePos x="0" y="0"/>
                      <wp:positionH relativeFrom="column">
                        <wp:posOffset>854995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295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B1094" w:rsidRPr="00810FCA" w:rsidRDefault="00BB1094" w:rsidP="00BB109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33" type="#_x0000_t202" style="position:absolute;margin-left:67.3pt;margin-top:2.75pt;width:74.7pt;height:63.5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" stroked="f">
                      <v:textbox inset="0,0,0,0">
                        <w:txbxContent>
                          <w:p w:rsidR="00BB1094" w:rsidRPr="00810FCA" w:rsidRDefault="00BB1094" w:rsidP="00BB109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98528" behindDoc="0" locked="0" layoutInCell="1" allowOverlap="1" wp14:anchorId="0D124334" wp14:editId="10A8D3CC">
                  <wp:simplePos x="0" y="0"/>
                  <wp:positionH relativeFrom="column">
                    <wp:posOffset>109732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300" name="Picture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3" name="Picture 3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B1094" w:rsidRDefault="00BB1094" w:rsidP="00B23150">
            <w:r>
              <w:rPr>
                <w:noProof/>
              </w:rPr>
              <w:drawing>
                <wp:anchor distT="0" distB="0" distL="114300" distR="114300" simplePos="0" relativeHeight="251803648" behindDoc="0" locked="0" layoutInCell="1" allowOverlap="1" wp14:anchorId="37D1EB89" wp14:editId="0B45C9FA">
                  <wp:simplePos x="0" y="0"/>
                  <wp:positionH relativeFrom="column">
                    <wp:posOffset>702310</wp:posOffset>
                  </wp:positionH>
                  <wp:positionV relativeFrom="paragraph">
                    <wp:posOffset>101559</wp:posOffset>
                  </wp:positionV>
                  <wp:extent cx="440055" cy="723900"/>
                  <wp:effectExtent l="0" t="0" r="0" b="0"/>
                  <wp:wrapNone/>
                  <wp:docPr id="301" name="Picture 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13" r="21017"/>
                          <a:stretch/>
                        </pic:blipFill>
                        <pic:spPr bwMode="auto">
                          <a:xfrm>
                            <a:off x="0" y="0"/>
                            <a:ext cx="440055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00576" behindDoc="0" locked="0" layoutInCell="1" allowOverlap="1" wp14:anchorId="0F62422E" wp14:editId="4791A7B1">
                  <wp:simplePos x="0" y="0"/>
                  <wp:positionH relativeFrom="column">
                    <wp:posOffset>1204438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302" name="Picture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" name="Picture 39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Mar>
              <w:top w:w="0" w:type="dxa"/>
              <w:bottom w:w="0" w:type="dxa"/>
            </w:tcMar>
          </w:tcPr>
          <w:p w:rsidR="00BB1094" w:rsidRDefault="00BB1094" w:rsidP="00B2315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9552" behindDoc="0" locked="0" layoutInCell="1" allowOverlap="1" wp14:anchorId="39DB07FE" wp14:editId="22CE7B2F">
                      <wp:simplePos x="0" y="0"/>
                      <wp:positionH relativeFrom="column">
                        <wp:posOffset>408556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296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B1094" w:rsidRPr="00810FCA" w:rsidRDefault="00BB1094" w:rsidP="00BB109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34" type="#_x0000_t202" style="position:absolute;margin-left:32.15pt;margin-top:2.75pt;width:74.7pt;height:63.5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" stroked="f">
                      <v:textbox inset="0,0,0,0">
                        <w:txbxContent>
                          <w:p w:rsidR="00BB1094" w:rsidRPr="00810FCA" w:rsidRDefault="00BB1094" w:rsidP="00BB109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BB1094" w:rsidRPr="0010173D" w:rsidTr="00B23150">
        <w:trPr>
          <w:trHeight w:val="1420"/>
        </w:trPr>
        <w:tc>
          <w:tcPr>
            <w:tcW w:w="2341" w:type="dxa"/>
            <w:tcMar>
              <w:top w:w="0" w:type="dxa"/>
              <w:bottom w:w="0" w:type="dxa"/>
            </w:tcMar>
          </w:tcPr>
          <w:p w:rsidR="00BB1094" w:rsidRDefault="00BB1094" w:rsidP="00B23150">
            <w:r>
              <w:rPr>
                <w:noProof/>
              </w:rPr>
              <w:drawing>
                <wp:anchor distT="0" distB="0" distL="114300" distR="114300" simplePos="0" relativeHeight="251811840" behindDoc="0" locked="0" layoutInCell="1" allowOverlap="1" wp14:anchorId="5F3F36DB" wp14:editId="172851A4">
                  <wp:simplePos x="0" y="0"/>
                  <wp:positionH relativeFrom="column">
                    <wp:posOffset>97155</wp:posOffset>
                  </wp:positionH>
                  <wp:positionV relativeFrom="paragraph">
                    <wp:posOffset>31750</wp:posOffset>
                  </wp:positionV>
                  <wp:extent cx="482600" cy="800100"/>
                  <wp:effectExtent l="0" t="0" r="0" b="0"/>
                  <wp:wrapNone/>
                  <wp:docPr id="306" name="Picture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938" r="20554"/>
                          <a:stretch/>
                        </pic:blipFill>
                        <pic:spPr bwMode="auto">
                          <a:xfrm>
                            <a:off x="0" y="0"/>
                            <a:ext cx="482600" cy="800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5696" behindDoc="0" locked="0" layoutInCell="1" allowOverlap="1" wp14:anchorId="00D0D181" wp14:editId="6601FBEE">
                      <wp:simplePos x="0" y="0"/>
                      <wp:positionH relativeFrom="column">
                        <wp:posOffset>1325496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303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B1094" w:rsidRPr="00810FCA" w:rsidRDefault="00BB1094" w:rsidP="00BB109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35" type="#_x0000_t202" style="position:absolute;margin-left:104.35pt;margin-top:2.75pt;width:74.7pt;height:63.5pt;z-index:25180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" stroked="f">
                      <v:textbox inset="0,0,0,0">
                        <w:txbxContent>
                          <w:p w:rsidR="00BB1094" w:rsidRPr="00810FCA" w:rsidRDefault="00BB1094" w:rsidP="00BB109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06720" behindDoc="0" locked="0" layoutInCell="1" allowOverlap="1" wp14:anchorId="752AD0E5" wp14:editId="069CDB07">
                  <wp:simplePos x="0" y="0"/>
                  <wp:positionH relativeFrom="column">
                    <wp:posOffset>580233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307" name="Picture 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B1094" w:rsidRDefault="00BB1094" w:rsidP="00B23150">
            <w:r>
              <w:rPr>
                <w:noProof/>
              </w:rPr>
              <w:drawing>
                <wp:anchor distT="0" distB="0" distL="114300" distR="114300" simplePos="0" relativeHeight="251812864" behindDoc="0" locked="0" layoutInCell="1" allowOverlap="1" wp14:anchorId="4A8B5C81" wp14:editId="5F68AD35">
                  <wp:simplePos x="0" y="0"/>
                  <wp:positionH relativeFrom="column">
                    <wp:posOffset>1211580</wp:posOffset>
                  </wp:positionH>
                  <wp:positionV relativeFrom="paragraph">
                    <wp:posOffset>104775</wp:posOffset>
                  </wp:positionV>
                  <wp:extent cx="440055" cy="723900"/>
                  <wp:effectExtent l="0" t="0" r="0" b="0"/>
                  <wp:wrapNone/>
                  <wp:docPr id="308" name="Picture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13" r="21017"/>
                          <a:stretch/>
                        </pic:blipFill>
                        <pic:spPr bwMode="auto">
                          <a:xfrm>
                            <a:off x="0" y="0"/>
                            <a:ext cx="440055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341" w:type="dxa"/>
            <w:tcMar>
              <w:top w:w="0" w:type="dxa"/>
              <w:bottom w:w="0" w:type="dxa"/>
            </w:tcMar>
          </w:tcPr>
          <w:p w:rsidR="00BB1094" w:rsidRDefault="00BB1094" w:rsidP="00B2315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7744" behindDoc="0" locked="0" layoutInCell="1" allowOverlap="1" wp14:anchorId="4DC9BD1E" wp14:editId="4F691332">
                      <wp:simplePos x="0" y="0"/>
                      <wp:positionH relativeFrom="column">
                        <wp:posOffset>854995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304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B1094" w:rsidRPr="00810FCA" w:rsidRDefault="00BB1094" w:rsidP="00BB109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36" type="#_x0000_t202" style="position:absolute;margin-left:67.3pt;margin-top:2.75pt;width:74.7pt;height:63.5pt;z-index:25180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" stroked="f">
                      <v:textbox inset="0,0,0,0">
                        <w:txbxContent>
                          <w:p w:rsidR="00BB1094" w:rsidRPr="00810FCA" w:rsidRDefault="00BB1094" w:rsidP="00BB109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08768" behindDoc="0" locked="0" layoutInCell="1" allowOverlap="1" wp14:anchorId="0D124334" wp14:editId="10A8D3CC">
                  <wp:simplePos x="0" y="0"/>
                  <wp:positionH relativeFrom="column">
                    <wp:posOffset>109732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309" name="Picture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3" name="Picture 3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B1094" w:rsidRDefault="00BB1094" w:rsidP="00B23150">
            <w:r>
              <w:rPr>
                <w:noProof/>
              </w:rPr>
              <w:drawing>
                <wp:anchor distT="0" distB="0" distL="114300" distR="114300" simplePos="0" relativeHeight="251813888" behindDoc="0" locked="0" layoutInCell="1" allowOverlap="1" wp14:anchorId="37D1EB89" wp14:editId="0B45C9FA">
                  <wp:simplePos x="0" y="0"/>
                  <wp:positionH relativeFrom="column">
                    <wp:posOffset>702310</wp:posOffset>
                  </wp:positionH>
                  <wp:positionV relativeFrom="paragraph">
                    <wp:posOffset>101559</wp:posOffset>
                  </wp:positionV>
                  <wp:extent cx="440055" cy="723900"/>
                  <wp:effectExtent l="0" t="0" r="0" b="0"/>
                  <wp:wrapNone/>
                  <wp:docPr id="310" name="Picture 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13" r="21017"/>
                          <a:stretch/>
                        </pic:blipFill>
                        <pic:spPr bwMode="auto">
                          <a:xfrm>
                            <a:off x="0" y="0"/>
                            <a:ext cx="440055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10816" behindDoc="0" locked="0" layoutInCell="1" allowOverlap="1" wp14:anchorId="0F62422E" wp14:editId="4791A7B1">
                  <wp:simplePos x="0" y="0"/>
                  <wp:positionH relativeFrom="column">
                    <wp:posOffset>1204438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311" name="Picture 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" name="Picture 39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Mar>
              <w:top w:w="0" w:type="dxa"/>
              <w:bottom w:w="0" w:type="dxa"/>
            </w:tcMar>
          </w:tcPr>
          <w:p w:rsidR="00BB1094" w:rsidRDefault="00BB1094" w:rsidP="00B2315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 wp14:anchorId="39DB07FE" wp14:editId="22CE7B2F">
                      <wp:simplePos x="0" y="0"/>
                      <wp:positionH relativeFrom="column">
                        <wp:posOffset>408556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305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B1094" w:rsidRPr="00810FCA" w:rsidRDefault="00BB1094" w:rsidP="00BB109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37" type="#_x0000_t202" style="position:absolute;margin-left:32.15pt;margin-top:2.75pt;width:74.7pt;height:63.5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" stroked="f">
                      <v:textbox inset="0,0,0,0">
                        <w:txbxContent>
                          <w:p w:rsidR="00BB1094" w:rsidRPr="00810FCA" w:rsidRDefault="00BB1094" w:rsidP="00BB109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BB1094" w:rsidRPr="0010173D" w:rsidTr="00B23150">
        <w:trPr>
          <w:trHeight w:val="1420"/>
        </w:trPr>
        <w:tc>
          <w:tcPr>
            <w:tcW w:w="2341" w:type="dxa"/>
            <w:tcMar>
              <w:top w:w="0" w:type="dxa"/>
              <w:bottom w:w="0" w:type="dxa"/>
            </w:tcMar>
          </w:tcPr>
          <w:p w:rsidR="00BB1094" w:rsidRDefault="00BB1094" w:rsidP="00B23150">
            <w:r>
              <w:rPr>
                <w:noProof/>
              </w:rPr>
              <w:drawing>
                <wp:anchor distT="0" distB="0" distL="114300" distR="114300" simplePos="0" relativeHeight="251822080" behindDoc="0" locked="0" layoutInCell="1" allowOverlap="1" wp14:anchorId="5F3F36DB" wp14:editId="172851A4">
                  <wp:simplePos x="0" y="0"/>
                  <wp:positionH relativeFrom="column">
                    <wp:posOffset>97155</wp:posOffset>
                  </wp:positionH>
                  <wp:positionV relativeFrom="paragraph">
                    <wp:posOffset>31750</wp:posOffset>
                  </wp:positionV>
                  <wp:extent cx="482600" cy="800100"/>
                  <wp:effectExtent l="0" t="0" r="0" b="0"/>
                  <wp:wrapNone/>
                  <wp:docPr id="315" name="Picture 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938" r="20554"/>
                          <a:stretch/>
                        </pic:blipFill>
                        <pic:spPr bwMode="auto">
                          <a:xfrm>
                            <a:off x="0" y="0"/>
                            <a:ext cx="482600" cy="800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5936" behindDoc="0" locked="0" layoutInCell="1" allowOverlap="1" wp14:anchorId="00D0D181" wp14:editId="6601FBEE">
                      <wp:simplePos x="0" y="0"/>
                      <wp:positionH relativeFrom="column">
                        <wp:posOffset>1325496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31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B1094" w:rsidRPr="00810FCA" w:rsidRDefault="00BB1094" w:rsidP="00BB109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38" type="#_x0000_t202" style="position:absolute;margin-left:104.35pt;margin-top:2.75pt;width:74.7pt;height:63.5pt;z-index:25181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" stroked="f">
                      <v:textbox inset="0,0,0,0">
                        <w:txbxContent>
                          <w:p w:rsidR="00BB1094" w:rsidRPr="00810FCA" w:rsidRDefault="00BB1094" w:rsidP="00BB109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16960" behindDoc="0" locked="0" layoutInCell="1" allowOverlap="1" wp14:anchorId="752AD0E5" wp14:editId="069CDB07">
                  <wp:simplePos x="0" y="0"/>
                  <wp:positionH relativeFrom="column">
                    <wp:posOffset>580233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316" name="Picture 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B1094" w:rsidRDefault="00BB1094" w:rsidP="00B23150">
            <w:r>
              <w:rPr>
                <w:noProof/>
              </w:rPr>
              <w:drawing>
                <wp:anchor distT="0" distB="0" distL="114300" distR="114300" simplePos="0" relativeHeight="251823104" behindDoc="0" locked="0" layoutInCell="1" allowOverlap="1" wp14:anchorId="4A8B5C81" wp14:editId="5F68AD35">
                  <wp:simplePos x="0" y="0"/>
                  <wp:positionH relativeFrom="column">
                    <wp:posOffset>1211580</wp:posOffset>
                  </wp:positionH>
                  <wp:positionV relativeFrom="paragraph">
                    <wp:posOffset>104775</wp:posOffset>
                  </wp:positionV>
                  <wp:extent cx="440055" cy="723900"/>
                  <wp:effectExtent l="0" t="0" r="0" b="0"/>
                  <wp:wrapNone/>
                  <wp:docPr id="317" name="Picture 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13" r="21017"/>
                          <a:stretch/>
                        </pic:blipFill>
                        <pic:spPr bwMode="auto">
                          <a:xfrm>
                            <a:off x="0" y="0"/>
                            <a:ext cx="440055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341" w:type="dxa"/>
            <w:tcMar>
              <w:top w:w="0" w:type="dxa"/>
              <w:bottom w:w="0" w:type="dxa"/>
            </w:tcMar>
          </w:tcPr>
          <w:p w:rsidR="00BB1094" w:rsidRDefault="00BB1094" w:rsidP="00B2315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7984" behindDoc="0" locked="0" layoutInCell="1" allowOverlap="1" wp14:anchorId="4DC9BD1E" wp14:editId="4F691332">
                      <wp:simplePos x="0" y="0"/>
                      <wp:positionH relativeFrom="column">
                        <wp:posOffset>854995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313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B1094" w:rsidRPr="00810FCA" w:rsidRDefault="00BB1094" w:rsidP="00BB109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39" type="#_x0000_t202" style="position:absolute;margin-left:67.3pt;margin-top:2.75pt;width:74.7pt;height:63.5pt;z-index:25181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" stroked="f">
                      <v:textbox inset="0,0,0,0">
                        <w:txbxContent>
                          <w:p w:rsidR="00BB1094" w:rsidRPr="00810FCA" w:rsidRDefault="00BB1094" w:rsidP="00BB109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19008" behindDoc="0" locked="0" layoutInCell="1" allowOverlap="1" wp14:anchorId="0D124334" wp14:editId="10A8D3CC">
                  <wp:simplePos x="0" y="0"/>
                  <wp:positionH relativeFrom="column">
                    <wp:posOffset>109732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318" name="Picture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3" name="Picture 3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B1094" w:rsidRDefault="00BB1094" w:rsidP="00B23150">
            <w:r>
              <w:rPr>
                <w:noProof/>
              </w:rPr>
              <w:drawing>
                <wp:anchor distT="0" distB="0" distL="114300" distR="114300" simplePos="0" relativeHeight="251824128" behindDoc="0" locked="0" layoutInCell="1" allowOverlap="1" wp14:anchorId="37D1EB89" wp14:editId="0B45C9FA">
                  <wp:simplePos x="0" y="0"/>
                  <wp:positionH relativeFrom="column">
                    <wp:posOffset>702310</wp:posOffset>
                  </wp:positionH>
                  <wp:positionV relativeFrom="paragraph">
                    <wp:posOffset>101559</wp:posOffset>
                  </wp:positionV>
                  <wp:extent cx="440055" cy="723900"/>
                  <wp:effectExtent l="0" t="0" r="0" b="0"/>
                  <wp:wrapNone/>
                  <wp:docPr id="513" name="Picture 5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13" r="21017"/>
                          <a:stretch/>
                        </pic:blipFill>
                        <pic:spPr bwMode="auto">
                          <a:xfrm>
                            <a:off x="0" y="0"/>
                            <a:ext cx="440055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21056" behindDoc="0" locked="0" layoutInCell="1" allowOverlap="1" wp14:anchorId="0F62422E" wp14:editId="4791A7B1">
                  <wp:simplePos x="0" y="0"/>
                  <wp:positionH relativeFrom="column">
                    <wp:posOffset>1204438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514" name="Picture 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" name="Picture 39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Mar>
              <w:top w:w="0" w:type="dxa"/>
              <w:bottom w:w="0" w:type="dxa"/>
            </w:tcMar>
          </w:tcPr>
          <w:p w:rsidR="00BB1094" w:rsidRDefault="00BB1094" w:rsidP="00B2315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0032" behindDoc="0" locked="0" layoutInCell="1" allowOverlap="1" wp14:anchorId="39DB07FE" wp14:editId="22CE7B2F">
                      <wp:simplePos x="0" y="0"/>
                      <wp:positionH relativeFrom="column">
                        <wp:posOffset>408556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314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B1094" w:rsidRPr="00810FCA" w:rsidRDefault="00BB1094" w:rsidP="00BB109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40" type="#_x0000_t202" style="position:absolute;margin-left:32.15pt;margin-top:2.75pt;width:74.7pt;height:63.5pt;z-index:25182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" stroked="f">
                      <v:textbox inset="0,0,0,0">
                        <w:txbxContent>
                          <w:p w:rsidR="00BB1094" w:rsidRPr="00810FCA" w:rsidRDefault="00BB1094" w:rsidP="00BB109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BB1094" w:rsidRPr="0010173D" w:rsidTr="00B23150">
        <w:trPr>
          <w:trHeight w:val="1420"/>
        </w:trPr>
        <w:tc>
          <w:tcPr>
            <w:tcW w:w="2341" w:type="dxa"/>
            <w:tcMar>
              <w:top w:w="0" w:type="dxa"/>
              <w:bottom w:w="0" w:type="dxa"/>
            </w:tcMar>
          </w:tcPr>
          <w:p w:rsidR="00BB1094" w:rsidRDefault="00BB1094" w:rsidP="00B23150">
            <w:r>
              <w:rPr>
                <w:noProof/>
              </w:rPr>
              <w:drawing>
                <wp:anchor distT="0" distB="0" distL="114300" distR="114300" simplePos="0" relativeHeight="251832320" behindDoc="0" locked="0" layoutInCell="1" allowOverlap="1" wp14:anchorId="5F3F36DB" wp14:editId="172851A4">
                  <wp:simplePos x="0" y="0"/>
                  <wp:positionH relativeFrom="column">
                    <wp:posOffset>97155</wp:posOffset>
                  </wp:positionH>
                  <wp:positionV relativeFrom="paragraph">
                    <wp:posOffset>31750</wp:posOffset>
                  </wp:positionV>
                  <wp:extent cx="482600" cy="800100"/>
                  <wp:effectExtent l="0" t="0" r="0" b="0"/>
                  <wp:wrapNone/>
                  <wp:docPr id="524" name="Picture 5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938" r="20554"/>
                          <a:stretch/>
                        </pic:blipFill>
                        <pic:spPr bwMode="auto">
                          <a:xfrm>
                            <a:off x="0" y="0"/>
                            <a:ext cx="482600" cy="800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6176" behindDoc="0" locked="0" layoutInCell="1" allowOverlap="1" wp14:anchorId="00D0D181" wp14:editId="6601FBEE">
                      <wp:simplePos x="0" y="0"/>
                      <wp:positionH relativeFrom="column">
                        <wp:posOffset>1325496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518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B1094" w:rsidRPr="00810FCA" w:rsidRDefault="00BB1094" w:rsidP="00BB109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41" type="#_x0000_t202" style="position:absolute;margin-left:104.35pt;margin-top:2.75pt;width:74.7pt;height:63.5pt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" stroked="f">
                      <v:textbox inset="0,0,0,0">
                        <w:txbxContent>
                          <w:p w:rsidR="00BB1094" w:rsidRPr="00810FCA" w:rsidRDefault="00BB1094" w:rsidP="00BB109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27200" behindDoc="0" locked="0" layoutInCell="1" allowOverlap="1" wp14:anchorId="752AD0E5" wp14:editId="069CDB07">
                  <wp:simplePos x="0" y="0"/>
                  <wp:positionH relativeFrom="column">
                    <wp:posOffset>580233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525" name="Picture 5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B1094" w:rsidRDefault="00BB1094" w:rsidP="00B23150">
            <w:r>
              <w:rPr>
                <w:noProof/>
              </w:rPr>
              <w:drawing>
                <wp:anchor distT="0" distB="0" distL="114300" distR="114300" simplePos="0" relativeHeight="251833344" behindDoc="0" locked="0" layoutInCell="1" allowOverlap="1" wp14:anchorId="4A8B5C81" wp14:editId="5F68AD35">
                  <wp:simplePos x="0" y="0"/>
                  <wp:positionH relativeFrom="column">
                    <wp:posOffset>1211580</wp:posOffset>
                  </wp:positionH>
                  <wp:positionV relativeFrom="paragraph">
                    <wp:posOffset>104775</wp:posOffset>
                  </wp:positionV>
                  <wp:extent cx="440055" cy="723900"/>
                  <wp:effectExtent l="0" t="0" r="0" b="0"/>
                  <wp:wrapNone/>
                  <wp:docPr id="529" name="Picture 5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13" r="21017"/>
                          <a:stretch/>
                        </pic:blipFill>
                        <pic:spPr bwMode="auto">
                          <a:xfrm>
                            <a:off x="0" y="0"/>
                            <a:ext cx="440055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341" w:type="dxa"/>
            <w:tcMar>
              <w:top w:w="0" w:type="dxa"/>
              <w:bottom w:w="0" w:type="dxa"/>
            </w:tcMar>
          </w:tcPr>
          <w:p w:rsidR="00BB1094" w:rsidRDefault="00BB1094" w:rsidP="00B2315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8224" behindDoc="0" locked="0" layoutInCell="1" allowOverlap="1" wp14:anchorId="4DC9BD1E" wp14:editId="4F691332">
                      <wp:simplePos x="0" y="0"/>
                      <wp:positionH relativeFrom="column">
                        <wp:posOffset>854995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519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B1094" w:rsidRPr="00810FCA" w:rsidRDefault="00BB1094" w:rsidP="00BB109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42" type="#_x0000_t202" style="position:absolute;margin-left:67.3pt;margin-top:2.75pt;width:74.7pt;height:63.5pt;z-index:25182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" stroked="f">
                      <v:textbox inset="0,0,0,0">
                        <w:txbxContent>
                          <w:p w:rsidR="00BB1094" w:rsidRPr="00810FCA" w:rsidRDefault="00BB1094" w:rsidP="00BB109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29248" behindDoc="0" locked="0" layoutInCell="1" allowOverlap="1" wp14:anchorId="0D124334" wp14:editId="10A8D3CC">
                  <wp:simplePos x="0" y="0"/>
                  <wp:positionH relativeFrom="column">
                    <wp:posOffset>109732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530" name="Picture 5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3" name="Picture 3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B1094" w:rsidRDefault="00BB1094" w:rsidP="00B23150">
            <w:r>
              <w:rPr>
                <w:noProof/>
              </w:rPr>
              <w:drawing>
                <wp:anchor distT="0" distB="0" distL="114300" distR="114300" simplePos="0" relativeHeight="251834368" behindDoc="0" locked="0" layoutInCell="1" allowOverlap="1" wp14:anchorId="37D1EB89" wp14:editId="0B45C9FA">
                  <wp:simplePos x="0" y="0"/>
                  <wp:positionH relativeFrom="column">
                    <wp:posOffset>702310</wp:posOffset>
                  </wp:positionH>
                  <wp:positionV relativeFrom="paragraph">
                    <wp:posOffset>101559</wp:posOffset>
                  </wp:positionV>
                  <wp:extent cx="440055" cy="723900"/>
                  <wp:effectExtent l="0" t="0" r="0" b="0"/>
                  <wp:wrapNone/>
                  <wp:docPr id="534" name="Picture 5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13" r="21017"/>
                          <a:stretch/>
                        </pic:blipFill>
                        <pic:spPr bwMode="auto">
                          <a:xfrm>
                            <a:off x="0" y="0"/>
                            <a:ext cx="440055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31296" behindDoc="0" locked="0" layoutInCell="1" allowOverlap="1" wp14:anchorId="0F62422E" wp14:editId="4791A7B1">
                  <wp:simplePos x="0" y="0"/>
                  <wp:positionH relativeFrom="column">
                    <wp:posOffset>1204438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535" name="Picture 5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" name="Picture 39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Mar>
              <w:top w:w="0" w:type="dxa"/>
              <w:bottom w:w="0" w:type="dxa"/>
            </w:tcMar>
          </w:tcPr>
          <w:p w:rsidR="00BB1094" w:rsidRDefault="00BB1094" w:rsidP="00B2315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0272" behindDoc="0" locked="0" layoutInCell="1" allowOverlap="1" wp14:anchorId="39DB07FE" wp14:editId="22CE7B2F">
                      <wp:simplePos x="0" y="0"/>
                      <wp:positionH relativeFrom="column">
                        <wp:posOffset>408556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523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B1094" w:rsidRPr="00810FCA" w:rsidRDefault="00BB1094" w:rsidP="00BB109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43" type="#_x0000_t202" style="position:absolute;margin-left:32.15pt;margin-top:2.75pt;width:74.7pt;height:63.5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" stroked="f">
                      <v:textbox inset="0,0,0,0">
                        <w:txbxContent>
                          <w:p w:rsidR="00BB1094" w:rsidRPr="00810FCA" w:rsidRDefault="00BB1094" w:rsidP="00BB109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BB1094" w:rsidRPr="0010173D" w:rsidTr="00B23150">
        <w:trPr>
          <w:trHeight w:val="1420"/>
        </w:trPr>
        <w:tc>
          <w:tcPr>
            <w:tcW w:w="2341" w:type="dxa"/>
            <w:tcMar>
              <w:top w:w="0" w:type="dxa"/>
              <w:bottom w:w="0" w:type="dxa"/>
            </w:tcMar>
          </w:tcPr>
          <w:p w:rsidR="00BB1094" w:rsidRDefault="00BB1094" w:rsidP="00B23150">
            <w:r>
              <w:rPr>
                <w:noProof/>
              </w:rPr>
              <w:drawing>
                <wp:anchor distT="0" distB="0" distL="114300" distR="114300" simplePos="0" relativeHeight="251842560" behindDoc="0" locked="0" layoutInCell="1" allowOverlap="1" wp14:anchorId="5F3F36DB" wp14:editId="172851A4">
                  <wp:simplePos x="0" y="0"/>
                  <wp:positionH relativeFrom="column">
                    <wp:posOffset>97155</wp:posOffset>
                  </wp:positionH>
                  <wp:positionV relativeFrom="paragraph">
                    <wp:posOffset>31750</wp:posOffset>
                  </wp:positionV>
                  <wp:extent cx="482600" cy="800100"/>
                  <wp:effectExtent l="0" t="0" r="0" b="0"/>
                  <wp:wrapNone/>
                  <wp:docPr id="545" name="Picture 5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938" r="20554"/>
                          <a:stretch/>
                        </pic:blipFill>
                        <pic:spPr bwMode="auto">
                          <a:xfrm>
                            <a:off x="0" y="0"/>
                            <a:ext cx="482600" cy="800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6416" behindDoc="0" locked="0" layoutInCell="1" allowOverlap="1" wp14:anchorId="00D0D181" wp14:editId="6601FBEE">
                      <wp:simplePos x="0" y="0"/>
                      <wp:positionH relativeFrom="column">
                        <wp:posOffset>1325496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539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B1094" w:rsidRPr="00810FCA" w:rsidRDefault="00BB1094" w:rsidP="00BB109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44" type="#_x0000_t202" style="position:absolute;margin-left:104.35pt;margin-top:2.75pt;width:74.7pt;height:63.5pt;z-index:251836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" stroked="f">
                      <v:textbox inset="0,0,0,0">
                        <w:txbxContent>
                          <w:p w:rsidR="00BB1094" w:rsidRPr="00810FCA" w:rsidRDefault="00BB1094" w:rsidP="00BB109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37440" behindDoc="0" locked="0" layoutInCell="1" allowOverlap="1" wp14:anchorId="752AD0E5" wp14:editId="069CDB07">
                  <wp:simplePos x="0" y="0"/>
                  <wp:positionH relativeFrom="column">
                    <wp:posOffset>580233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546" name="Picture 5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B1094" w:rsidRDefault="00BB1094" w:rsidP="00B23150">
            <w:r>
              <w:rPr>
                <w:noProof/>
              </w:rPr>
              <w:drawing>
                <wp:anchor distT="0" distB="0" distL="114300" distR="114300" simplePos="0" relativeHeight="251843584" behindDoc="0" locked="0" layoutInCell="1" allowOverlap="1" wp14:anchorId="4A8B5C81" wp14:editId="5F68AD35">
                  <wp:simplePos x="0" y="0"/>
                  <wp:positionH relativeFrom="column">
                    <wp:posOffset>1211580</wp:posOffset>
                  </wp:positionH>
                  <wp:positionV relativeFrom="paragraph">
                    <wp:posOffset>104775</wp:posOffset>
                  </wp:positionV>
                  <wp:extent cx="440055" cy="723900"/>
                  <wp:effectExtent l="0" t="0" r="0" b="0"/>
                  <wp:wrapNone/>
                  <wp:docPr id="550" name="Picture 5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13" r="21017"/>
                          <a:stretch/>
                        </pic:blipFill>
                        <pic:spPr bwMode="auto">
                          <a:xfrm>
                            <a:off x="0" y="0"/>
                            <a:ext cx="440055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341" w:type="dxa"/>
            <w:tcMar>
              <w:top w:w="0" w:type="dxa"/>
              <w:bottom w:w="0" w:type="dxa"/>
            </w:tcMar>
          </w:tcPr>
          <w:p w:rsidR="00BB1094" w:rsidRDefault="00BB1094" w:rsidP="00B2315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8464" behindDoc="0" locked="0" layoutInCell="1" allowOverlap="1" wp14:anchorId="4DC9BD1E" wp14:editId="4F691332">
                      <wp:simplePos x="0" y="0"/>
                      <wp:positionH relativeFrom="column">
                        <wp:posOffset>854995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540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B1094" w:rsidRPr="00810FCA" w:rsidRDefault="00BB1094" w:rsidP="00BB109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45" type="#_x0000_t202" style="position:absolute;margin-left:67.3pt;margin-top:2.75pt;width:74.7pt;height:63.5pt;z-index:25183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" stroked="f">
                      <v:textbox inset="0,0,0,0">
                        <w:txbxContent>
                          <w:p w:rsidR="00BB1094" w:rsidRPr="00810FCA" w:rsidRDefault="00BB1094" w:rsidP="00BB109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39488" behindDoc="0" locked="0" layoutInCell="1" allowOverlap="1" wp14:anchorId="0D124334" wp14:editId="10A8D3CC">
                  <wp:simplePos x="0" y="0"/>
                  <wp:positionH relativeFrom="column">
                    <wp:posOffset>109732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551" name="Picture 5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3" name="Picture 3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B1094" w:rsidRDefault="00BB1094" w:rsidP="00B23150">
            <w:r>
              <w:rPr>
                <w:noProof/>
              </w:rPr>
              <w:drawing>
                <wp:anchor distT="0" distB="0" distL="114300" distR="114300" simplePos="0" relativeHeight="251844608" behindDoc="0" locked="0" layoutInCell="1" allowOverlap="1" wp14:anchorId="37D1EB89" wp14:editId="0B45C9FA">
                  <wp:simplePos x="0" y="0"/>
                  <wp:positionH relativeFrom="column">
                    <wp:posOffset>702310</wp:posOffset>
                  </wp:positionH>
                  <wp:positionV relativeFrom="paragraph">
                    <wp:posOffset>101559</wp:posOffset>
                  </wp:positionV>
                  <wp:extent cx="440055" cy="723900"/>
                  <wp:effectExtent l="0" t="0" r="0" b="0"/>
                  <wp:wrapNone/>
                  <wp:docPr id="555" name="Picture 5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13" r="21017"/>
                          <a:stretch/>
                        </pic:blipFill>
                        <pic:spPr bwMode="auto">
                          <a:xfrm>
                            <a:off x="0" y="0"/>
                            <a:ext cx="440055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41536" behindDoc="0" locked="0" layoutInCell="1" allowOverlap="1" wp14:anchorId="0F62422E" wp14:editId="4791A7B1">
                  <wp:simplePos x="0" y="0"/>
                  <wp:positionH relativeFrom="column">
                    <wp:posOffset>1204438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556" name="Picture 5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" name="Picture 39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Mar>
              <w:top w:w="0" w:type="dxa"/>
              <w:bottom w:w="0" w:type="dxa"/>
            </w:tcMar>
          </w:tcPr>
          <w:p w:rsidR="00BB1094" w:rsidRDefault="00BB1094" w:rsidP="00B2315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0512" behindDoc="0" locked="0" layoutInCell="1" allowOverlap="1" wp14:anchorId="39DB07FE" wp14:editId="22CE7B2F">
                      <wp:simplePos x="0" y="0"/>
                      <wp:positionH relativeFrom="column">
                        <wp:posOffset>408556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54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B1094" w:rsidRPr="00810FCA" w:rsidRDefault="00BB1094" w:rsidP="00BB109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46" type="#_x0000_t202" style="position:absolute;margin-left:32.15pt;margin-top:2.75pt;width:74.7pt;height:63.5pt;z-index:25184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" stroked="f">
                      <v:textbox inset="0,0,0,0">
                        <w:txbxContent>
                          <w:p w:rsidR="00BB1094" w:rsidRPr="00810FCA" w:rsidRDefault="00BB1094" w:rsidP="00BB109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BB1094" w:rsidRPr="0010173D" w:rsidTr="00B23150">
        <w:trPr>
          <w:trHeight w:val="1420"/>
        </w:trPr>
        <w:tc>
          <w:tcPr>
            <w:tcW w:w="2341" w:type="dxa"/>
            <w:tcMar>
              <w:top w:w="0" w:type="dxa"/>
              <w:bottom w:w="0" w:type="dxa"/>
            </w:tcMar>
          </w:tcPr>
          <w:p w:rsidR="00BB1094" w:rsidRDefault="00BB1094" w:rsidP="00B23150">
            <w:r>
              <w:rPr>
                <w:noProof/>
              </w:rPr>
              <w:drawing>
                <wp:anchor distT="0" distB="0" distL="114300" distR="114300" simplePos="0" relativeHeight="251852800" behindDoc="0" locked="0" layoutInCell="1" allowOverlap="1" wp14:anchorId="5F3F36DB" wp14:editId="172851A4">
                  <wp:simplePos x="0" y="0"/>
                  <wp:positionH relativeFrom="column">
                    <wp:posOffset>97155</wp:posOffset>
                  </wp:positionH>
                  <wp:positionV relativeFrom="paragraph">
                    <wp:posOffset>31750</wp:posOffset>
                  </wp:positionV>
                  <wp:extent cx="482600" cy="800100"/>
                  <wp:effectExtent l="0" t="0" r="0" b="0"/>
                  <wp:wrapNone/>
                  <wp:docPr id="566" name="Picture 5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938" r="20554"/>
                          <a:stretch/>
                        </pic:blipFill>
                        <pic:spPr bwMode="auto">
                          <a:xfrm>
                            <a:off x="0" y="0"/>
                            <a:ext cx="482600" cy="800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6656" behindDoc="0" locked="0" layoutInCell="1" allowOverlap="1" wp14:anchorId="00D0D181" wp14:editId="6601FBEE">
                      <wp:simplePos x="0" y="0"/>
                      <wp:positionH relativeFrom="column">
                        <wp:posOffset>1325496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55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B1094" w:rsidRPr="00810FCA" w:rsidRDefault="00BB1094" w:rsidP="00BB109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47" type="#_x0000_t202" style="position:absolute;margin-left:104.35pt;margin-top:2.75pt;width:74.7pt;height:63.5pt;z-index:25184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" stroked="f">
                      <v:textbox inset="0,0,0,0">
                        <w:txbxContent>
                          <w:p w:rsidR="00BB1094" w:rsidRPr="00810FCA" w:rsidRDefault="00BB1094" w:rsidP="00BB109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47680" behindDoc="0" locked="0" layoutInCell="1" allowOverlap="1" wp14:anchorId="752AD0E5" wp14:editId="069CDB07">
                  <wp:simplePos x="0" y="0"/>
                  <wp:positionH relativeFrom="column">
                    <wp:posOffset>580233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567" name="Picture 5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B1094" w:rsidRDefault="00BB1094" w:rsidP="00B23150">
            <w:r>
              <w:rPr>
                <w:noProof/>
              </w:rPr>
              <w:drawing>
                <wp:anchor distT="0" distB="0" distL="114300" distR="114300" simplePos="0" relativeHeight="251853824" behindDoc="0" locked="0" layoutInCell="1" allowOverlap="1" wp14:anchorId="4A8B5C81" wp14:editId="5F68AD35">
                  <wp:simplePos x="0" y="0"/>
                  <wp:positionH relativeFrom="column">
                    <wp:posOffset>1211580</wp:posOffset>
                  </wp:positionH>
                  <wp:positionV relativeFrom="paragraph">
                    <wp:posOffset>104775</wp:posOffset>
                  </wp:positionV>
                  <wp:extent cx="440055" cy="723900"/>
                  <wp:effectExtent l="0" t="0" r="0" b="0"/>
                  <wp:wrapNone/>
                  <wp:docPr id="571" name="Picture 5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13" r="21017"/>
                          <a:stretch/>
                        </pic:blipFill>
                        <pic:spPr bwMode="auto">
                          <a:xfrm>
                            <a:off x="0" y="0"/>
                            <a:ext cx="440055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341" w:type="dxa"/>
            <w:tcMar>
              <w:top w:w="0" w:type="dxa"/>
              <w:bottom w:w="0" w:type="dxa"/>
            </w:tcMar>
          </w:tcPr>
          <w:p w:rsidR="00BB1094" w:rsidRDefault="00BB1094" w:rsidP="00B2315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8704" behindDoc="0" locked="0" layoutInCell="1" allowOverlap="1" wp14:anchorId="4DC9BD1E" wp14:editId="4F691332">
                      <wp:simplePos x="0" y="0"/>
                      <wp:positionH relativeFrom="column">
                        <wp:posOffset>854995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56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B1094" w:rsidRPr="00810FCA" w:rsidRDefault="00BB1094" w:rsidP="00BB109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48" type="#_x0000_t202" style="position:absolute;margin-left:67.3pt;margin-top:2.75pt;width:74.7pt;height:63.5pt;z-index:25184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" stroked="f">
                      <v:textbox inset="0,0,0,0">
                        <w:txbxContent>
                          <w:p w:rsidR="00BB1094" w:rsidRPr="00810FCA" w:rsidRDefault="00BB1094" w:rsidP="00BB109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49728" behindDoc="0" locked="0" layoutInCell="1" allowOverlap="1" wp14:anchorId="0D124334" wp14:editId="10A8D3CC">
                  <wp:simplePos x="0" y="0"/>
                  <wp:positionH relativeFrom="column">
                    <wp:posOffset>109732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572" name="Picture 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3" name="Picture 3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B1094" w:rsidRDefault="00BB1094" w:rsidP="00B23150">
            <w:r>
              <w:rPr>
                <w:noProof/>
              </w:rPr>
              <w:drawing>
                <wp:anchor distT="0" distB="0" distL="114300" distR="114300" simplePos="0" relativeHeight="251854848" behindDoc="0" locked="0" layoutInCell="1" allowOverlap="1" wp14:anchorId="37D1EB89" wp14:editId="0B45C9FA">
                  <wp:simplePos x="0" y="0"/>
                  <wp:positionH relativeFrom="column">
                    <wp:posOffset>702310</wp:posOffset>
                  </wp:positionH>
                  <wp:positionV relativeFrom="paragraph">
                    <wp:posOffset>101559</wp:posOffset>
                  </wp:positionV>
                  <wp:extent cx="440055" cy="723900"/>
                  <wp:effectExtent l="0" t="0" r="0" b="0"/>
                  <wp:wrapNone/>
                  <wp:docPr id="573" name="Picture 5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13" r="21017"/>
                          <a:stretch/>
                        </pic:blipFill>
                        <pic:spPr bwMode="auto">
                          <a:xfrm>
                            <a:off x="0" y="0"/>
                            <a:ext cx="440055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51776" behindDoc="0" locked="0" layoutInCell="1" allowOverlap="1" wp14:anchorId="0F62422E" wp14:editId="4791A7B1">
                  <wp:simplePos x="0" y="0"/>
                  <wp:positionH relativeFrom="column">
                    <wp:posOffset>1204438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574" name="Picture 5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" name="Picture 39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Mar>
              <w:top w:w="0" w:type="dxa"/>
              <w:bottom w:w="0" w:type="dxa"/>
            </w:tcMar>
          </w:tcPr>
          <w:p w:rsidR="00BB1094" w:rsidRDefault="00BB1094" w:rsidP="00B2315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0752" behindDoc="0" locked="0" layoutInCell="1" allowOverlap="1" wp14:anchorId="39DB07FE" wp14:editId="22CE7B2F">
                      <wp:simplePos x="0" y="0"/>
                      <wp:positionH relativeFrom="column">
                        <wp:posOffset>408556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56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B1094" w:rsidRPr="00810FCA" w:rsidRDefault="00BB1094" w:rsidP="00BB109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49" type="#_x0000_t202" style="position:absolute;margin-left:32.15pt;margin-top:2.75pt;width:74.7pt;height:63.5pt;z-index:25185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" stroked="f">
                      <v:textbox inset="0,0,0,0">
                        <w:txbxContent>
                          <w:p w:rsidR="00BB1094" w:rsidRPr="00810FCA" w:rsidRDefault="00BB1094" w:rsidP="00BB109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BB1094" w:rsidRPr="0010173D" w:rsidTr="00B23150">
        <w:trPr>
          <w:trHeight w:val="1420"/>
        </w:trPr>
        <w:tc>
          <w:tcPr>
            <w:tcW w:w="2341" w:type="dxa"/>
            <w:tcMar>
              <w:top w:w="0" w:type="dxa"/>
              <w:bottom w:w="0" w:type="dxa"/>
            </w:tcMar>
          </w:tcPr>
          <w:p w:rsidR="00BB1094" w:rsidRDefault="00BB1094" w:rsidP="00B23150">
            <w:r>
              <w:rPr>
                <w:noProof/>
              </w:rPr>
              <w:drawing>
                <wp:anchor distT="0" distB="0" distL="114300" distR="114300" simplePos="0" relativeHeight="251863040" behindDoc="0" locked="0" layoutInCell="1" allowOverlap="1" wp14:anchorId="5F3F36DB" wp14:editId="172851A4">
                  <wp:simplePos x="0" y="0"/>
                  <wp:positionH relativeFrom="column">
                    <wp:posOffset>97155</wp:posOffset>
                  </wp:positionH>
                  <wp:positionV relativeFrom="paragraph">
                    <wp:posOffset>31750</wp:posOffset>
                  </wp:positionV>
                  <wp:extent cx="482600" cy="800100"/>
                  <wp:effectExtent l="0" t="0" r="0" b="0"/>
                  <wp:wrapNone/>
                  <wp:docPr id="354" name="Picture 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938" r="20554"/>
                          <a:stretch/>
                        </pic:blipFill>
                        <pic:spPr bwMode="auto">
                          <a:xfrm>
                            <a:off x="0" y="0"/>
                            <a:ext cx="482600" cy="800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6896" behindDoc="0" locked="0" layoutInCell="1" allowOverlap="1" wp14:anchorId="00D0D181" wp14:editId="6601FBEE">
                      <wp:simplePos x="0" y="0"/>
                      <wp:positionH relativeFrom="column">
                        <wp:posOffset>1325496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575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B1094" w:rsidRPr="00810FCA" w:rsidRDefault="00BB1094" w:rsidP="00BB109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50" type="#_x0000_t202" style="position:absolute;margin-left:104.35pt;margin-top:2.75pt;width:74.7pt;height:63.5pt;z-index:25185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" stroked="f">
                      <v:textbox inset="0,0,0,0">
                        <w:txbxContent>
                          <w:p w:rsidR="00BB1094" w:rsidRPr="00810FCA" w:rsidRDefault="00BB1094" w:rsidP="00BB109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57920" behindDoc="0" locked="0" layoutInCell="1" allowOverlap="1" wp14:anchorId="752AD0E5" wp14:editId="069CDB07">
                  <wp:simplePos x="0" y="0"/>
                  <wp:positionH relativeFrom="column">
                    <wp:posOffset>580233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355" name="Picture 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B1094" w:rsidRDefault="00BB1094" w:rsidP="00B23150">
            <w:r>
              <w:rPr>
                <w:noProof/>
              </w:rPr>
              <w:drawing>
                <wp:anchor distT="0" distB="0" distL="114300" distR="114300" simplePos="0" relativeHeight="251864064" behindDoc="0" locked="0" layoutInCell="1" allowOverlap="1" wp14:anchorId="4A8B5C81" wp14:editId="5F68AD35">
                  <wp:simplePos x="0" y="0"/>
                  <wp:positionH relativeFrom="column">
                    <wp:posOffset>1211580</wp:posOffset>
                  </wp:positionH>
                  <wp:positionV relativeFrom="paragraph">
                    <wp:posOffset>104775</wp:posOffset>
                  </wp:positionV>
                  <wp:extent cx="440055" cy="723900"/>
                  <wp:effectExtent l="0" t="0" r="0" b="0"/>
                  <wp:wrapNone/>
                  <wp:docPr id="356" name="Picture 3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13" r="21017"/>
                          <a:stretch/>
                        </pic:blipFill>
                        <pic:spPr bwMode="auto">
                          <a:xfrm>
                            <a:off x="0" y="0"/>
                            <a:ext cx="440055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341" w:type="dxa"/>
            <w:tcMar>
              <w:top w:w="0" w:type="dxa"/>
              <w:bottom w:w="0" w:type="dxa"/>
            </w:tcMar>
          </w:tcPr>
          <w:p w:rsidR="00BB1094" w:rsidRDefault="00BB1094" w:rsidP="00B2315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8944" behindDoc="0" locked="0" layoutInCell="1" allowOverlap="1" wp14:anchorId="4DC9BD1E" wp14:editId="4F691332">
                      <wp:simplePos x="0" y="0"/>
                      <wp:positionH relativeFrom="column">
                        <wp:posOffset>854995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35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B1094" w:rsidRPr="00810FCA" w:rsidRDefault="00BB1094" w:rsidP="00BB109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51" type="#_x0000_t202" style="position:absolute;margin-left:67.3pt;margin-top:2.75pt;width:74.7pt;height:63.5pt;z-index:25185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" stroked="f">
                      <v:textbox inset="0,0,0,0">
                        <w:txbxContent>
                          <w:p w:rsidR="00BB1094" w:rsidRPr="00810FCA" w:rsidRDefault="00BB1094" w:rsidP="00BB109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59968" behindDoc="0" locked="0" layoutInCell="1" allowOverlap="1" wp14:anchorId="0D124334" wp14:editId="10A8D3CC">
                  <wp:simplePos x="0" y="0"/>
                  <wp:positionH relativeFrom="column">
                    <wp:posOffset>109732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357" name="Picture 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3" name="Picture 3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B1094" w:rsidRDefault="00BB1094" w:rsidP="00B23150">
            <w:r>
              <w:rPr>
                <w:noProof/>
              </w:rPr>
              <w:drawing>
                <wp:anchor distT="0" distB="0" distL="114300" distR="114300" simplePos="0" relativeHeight="251865088" behindDoc="0" locked="0" layoutInCell="1" allowOverlap="1" wp14:anchorId="37D1EB89" wp14:editId="0B45C9FA">
                  <wp:simplePos x="0" y="0"/>
                  <wp:positionH relativeFrom="column">
                    <wp:posOffset>702310</wp:posOffset>
                  </wp:positionH>
                  <wp:positionV relativeFrom="paragraph">
                    <wp:posOffset>101559</wp:posOffset>
                  </wp:positionV>
                  <wp:extent cx="440055" cy="723900"/>
                  <wp:effectExtent l="0" t="0" r="0" b="0"/>
                  <wp:wrapNone/>
                  <wp:docPr id="358" name="Picture 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13" r="21017"/>
                          <a:stretch/>
                        </pic:blipFill>
                        <pic:spPr bwMode="auto">
                          <a:xfrm>
                            <a:off x="0" y="0"/>
                            <a:ext cx="440055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62016" behindDoc="0" locked="0" layoutInCell="1" allowOverlap="1" wp14:anchorId="0F62422E" wp14:editId="4791A7B1">
                  <wp:simplePos x="0" y="0"/>
                  <wp:positionH relativeFrom="column">
                    <wp:posOffset>1204438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359" name="Picture 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" name="Picture 39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Mar>
              <w:top w:w="0" w:type="dxa"/>
              <w:bottom w:w="0" w:type="dxa"/>
            </w:tcMar>
          </w:tcPr>
          <w:p w:rsidR="00BB1094" w:rsidRDefault="00BB1094" w:rsidP="00B2315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0992" behindDoc="0" locked="0" layoutInCell="1" allowOverlap="1" wp14:anchorId="39DB07FE" wp14:editId="22CE7B2F">
                      <wp:simplePos x="0" y="0"/>
                      <wp:positionH relativeFrom="column">
                        <wp:posOffset>408556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353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B1094" w:rsidRPr="00810FCA" w:rsidRDefault="00BB1094" w:rsidP="00BB109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52" type="#_x0000_t202" style="position:absolute;margin-left:32.15pt;margin-top:2.75pt;width:74.7pt;height:63.5pt;z-index:25186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" stroked="f">
                      <v:textbox inset="0,0,0,0">
                        <w:txbxContent>
                          <w:p w:rsidR="00BB1094" w:rsidRPr="00810FCA" w:rsidRDefault="00BB1094" w:rsidP="00BB109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BB1094" w:rsidRPr="0010173D" w:rsidTr="00B23150">
        <w:trPr>
          <w:trHeight w:val="1420"/>
        </w:trPr>
        <w:tc>
          <w:tcPr>
            <w:tcW w:w="2341" w:type="dxa"/>
            <w:tcMar>
              <w:top w:w="0" w:type="dxa"/>
              <w:bottom w:w="0" w:type="dxa"/>
            </w:tcMar>
          </w:tcPr>
          <w:p w:rsidR="00BB1094" w:rsidRDefault="00BB1094" w:rsidP="00B23150">
            <w:r>
              <w:rPr>
                <w:noProof/>
              </w:rPr>
              <w:drawing>
                <wp:anchor distT="0" distB="0" distL="114300" distR="114300" simplePos="0" relativeHeight="251873280" behindDoc="0" locked="0" layoutInCell="1" allowOverlap="1" wp14:anchorId="5F3F36DB" wp14:editId="172851A4">
                  <wp:simplePos x="0" y="0"/>
                  <wp:positionH relativeFrom="column">
                    <wp:posOffset>97155</wp:posOffset>
                  </wp:positionH>
                  <wp:positionV relativeFrom="paragraph">
                    <wp:posOffset>31750</wp:posOffset>
                  </wp:positionV>
                  <wp:extent cx="482600" cy="800100"/>
                  <wp:effectExtent l="0" t="0" r="0" b="0"/>
                  <wp:wrapNone/>
                  <wp:docPr id="363" name="Picture 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938" r="20554"/>
                          <a:stretch/>
                        </pic:blipFill>
                        <pic:spPr bwMode="auto">
                          <a:xfrm>
                            <a:off x="0" y="0"/>
                            <a:ext cx="482600" cy="800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7136" behindDoc="0" locked="0" layoutInCell="1" allowOverlap="1" wp14:anchorId="00D0D181" wp14:editId="6601FBEE">
                      <wp:simplePos x="0" y="0"/>
                      <wp:positionH relativeFrom="column">
                        <wp:posOffset>1325496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360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B1094" w:rsidRPr="00810FCA" w:rsidRDefault="00BB1094" w:rsidP="00BB109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53" type="#_x0000_t202" style="position:absolute;margin-left:104.35pt;margin-top:2.75pt;width:74.7pt;height:63.5pt;z-index:25186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" stroked="f">
                      <v:textbox inset="0,0,0,0">
                        <w:txbxContent>
                          <w:p w:rsidR="00BB1094" w:rsidRPr="00810FCA" w:rsidRDefault="00BB1094" w:rsidP="00BB109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68160" behindDoc="0" locked="0" layoutInCell="1" allowOverlap="1" wp14:anchorId="752AD0E5" wp14:editId="069CDB07">
                  <wp:simplePos x="0" y="0"/>
                  <wp:positionH relativeFrom="column">
                    <wp:posOffset>580233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364" name="Picture 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B1094" w:rsidRDefault="00BB1094" w:rsidP="00B23150">
            <w:r>
              <w:rPr>
                <w:noProof/>
              </w:rPr>
              <w:drawing>
                <wp:anchor distT="0" distB="0" distL="114300" distR="114300" simplePos="0" relativeHeight="251874304" behindDoc="0" locked="0" layoutInCell="1" allowOverlap="1" wp14:anchorId="4A8B5C81" wp14:editId="5F68AD35">
                  <wp:simplePos x="0" y="0"/>
                  <wp:positionH relativeFrom="column">
                    <wp:posOffset>1211580</wp:posOffset>
                  </wp:positionH>
                  <wp:positionV relativeFrom="paragraph">
                    <wp:posOffset>104775</wp:posOffset>
                  </wp:positionV>
                  <wp:extent cx="440055" cy="723900"/>
                  <wp:effectExtent l="0" t="0" r="0" b="0"/>
                  <wp:wrapNone/>
                  <wp:docPr id="365" name="Picture 3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13" r="21017"/>
                          <a:stretch/>
                        </pic:blipFill>
                        <pic:spPr bwMode="auto">
                          <a:xfrm>
                            <a:off x="0" y="0"/>
                            <a:ext cx="440055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341" w:type="dxa"/>
            <w:tcMar>
              <w:top w:w="0" w:type="dxa"/>
              <w:bottom w:w="0" w:type="dxa"/>
            </w:tcMar>
          </w:tcPr>
          <w:p w:rsidR="00BB1094" w:rsidRDefault="00BB1094" w:rsidP="00B2315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9184" behindDoc="0" locked="0" layoutInCell="1" allowOverlap="1" wp14:anchorId="4DC9BD1E" wp14:editId="4F691332">
                      <wp:simplePos x="0" y="0"/>
                      <wp:positionH relativeFrom="column">
                        <wp:posOffset>854995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36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B1094" w:rsidRPr="00810FCA" w:rsidRDefault="00BB1094" w:rsidP="00BB109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54" type="#_x0000_t202" style="position:absolute;margin-left:67.3pt;margin-top:2.75pt;width:74.7pt;height:63.5pt;z-index:251869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" stroked="f">
                      <v:textbox inset="0,0,0,0">
                        <w:txbxContent>
                          <w:p w:rsidR="00BB1094" w:rsidRPr="00810FCA" w:rsidRDefault="00BB1094" w:rsidP="00BB109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70208" behindDoc="0" locked="0" layoutInCell="1" allowOverlap="1" wp14:anchorId="0D124334" wp14:editId="10A8D3CC">
                  <wp:simplePos x="0" y="0"/>
                  <wp:positionH relativeFrom="column">
                    <wp:posOffset>109732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366" name="Picture 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3" name="Picture 3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B1094" w:rsidRDefault="00BB1094" w:rsidP="00B23150">
            <w:r>
              <w:rPr>
                <w:noProof/>
              </w:rPr>
              <w:drawing>
                <wp:anchor distT="0" distB="0" distL="114300" distR="114300" simplePos="0" relativeHeight="251875328" behindDoc="0" locked="0" layoutInCell="1" allowOverlap="1" wp14:anchorId="37D1EB89" wp14:editId="0B45C9FA">
                  <wp:simplePos x="0" y="0"/>
                  <wp:positionH relativeFrom="column">
                    <wp:posOffset>702310</wp:posOffset>
                  </wp:positionH>
                  <wp:positionV relativeFrom="paragraph">
                    <wp:posOffset>101559</wp:posOffset>
                  </wp:positionV>
                  <wp:extent cx="440055" cy="723900"/>
                  <wp:effectExtent l="0" t="0" r="0" b="0"/>
                  <wp:wrapNone/>
                  <wp:docPr id="368" name="Picture 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TM_Vertical_CMYK_300ppi (2)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13" r="21017"/>
                          <a:stretch/>
                        </pic:blipFill>
                        <pic:spPr bwMode="auto">
                          <a:xfrm>
                            <a:off x="0" y="0"/>
                            <a:ext cx="440055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72256" behindDoc="0" locked="0" layoutInCell="1" allowOverlap="1" wp14:anchorId="0F62422E" wp14:editId="4791A7B1">
                  <wp:simplePos x="0" y="0"/>
                  <wp:positionH relativeFrom="column">
                    <wp:posOffset>1204438</wp:posOffset>
                  </wp:positionH>
                  <wp:positionV relativeFrom="paragraph">
                    <wp:posOffset>114153</wp:posOffset>
                  </wp:positionV>
                  <wp:extent cx="861545" cy="713549"/>
                  <wp:effectExtent l="16827" t="40323" r="70168" b="0"/>
                  <wp:wrapNone/>
                  <wp:docPr id="369" name="Picture 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" name="Picture 39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9915" b="96068" l="5750" r="94500">
                                        <a14:backgroundMark x1="53375" y1="23077" x2="56500" y2="20855"/>
                                        <a14:backgroundMark x1="56875" y1="20855" x2="63125" y2="17265"/>
                                        <a14:backgroundMark x1="46375" y1="27009" x2="42750" y2="35897"/>
                                        <a14:backgroundMark x1="59375" y1="30598" x2="63750" y2="33333"/>
                                        <a14:backgroundMark x1="45750" y1="41880" x2="48750" y2="41197"/>
                                        <a14:backgroundMark x1="12375" y1="41709" x2="14000" y2="42735"/>
                                        <a14:backgroundMark x1="14125" y1="42735" x2="15250" y2="43419"/>
                                        <a14:backgroundMark x1="15500" y1="43590" x2="17125" y2="44444"/>
                                        <a14:backgroundMark x1="31250" y1="58120" x2="34000" y2="58462"/>
                                        <a14:backgroundMark x1="34000" y1="58462" x2="35375" y2="58462"/>
                                        <a14:backgroundMark x1="10625" y1="74359" x2="12875" y2="72308"/>
                                        <a14:backgroundMark x1="17000" y1="67350" x2="24750" y2="62906"/>
                                        <a14:backgroundMark x1="12250" y1="79145" x2="20000" y2="74188"/>
                                        <a14:backgroundMark x1="38250" y1="65812" x2="45125" y2="62393"/>
                                        <a14:backgroundMark x1="70750" y1="55214" x2="57000" y2="6119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0" t="14481" r="6600" b="4568"/>
                          <a:stretch/>
                        </pic:blipFill>
                        <pic:spPr bwMode="auto">
                          <a:xfrm rot="4864580">
                            <a:off x="0" y="0"/>
                            <a:ext cx="861545" cy="71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tcMar>
              <w:top w:w="0" w:type="dxa"/>
              <w:bottom w:w="0" w:type="dxa"/>
            </w:tcMar>
          </w:tcPr>
          <w:p w:rsidR="00BB1094" w:rsidRDefault="00BB1094" w:rsidP="00B2315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1232" behindDoc="0" locked="0" layoutInCell="1" allowOverlap="1" wp14:anchorId="39DB07FE" wp14:editId="22CE7B2F">
                      <wp:simplePos x="0" y="0"/>
                      <wp:positionH relativeFrom="column">
                        <wp:posOffset>408556</wp:posOffset>
                      </wp:positionH>
                      <wp:positionV relativeFrom="paragraph">
                        <wp:posOffset>34870</wp:posOffset>
                      </wp:positionV>
                      <wp:extent cx="948690" cy="806450"/>
                      <wp:effectExtent l="0" t="0" r="3810" b="0"/>
                      <wp:wrapNone/>
                      <wp:docPr id="36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6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B1094" w:rsidRPr="00810FCA" w:rsidRDefault="00BB1094" w:rsidP="00BB109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I tried bananas</w:t>
                                  </w:r>
                                  <w:r w:rsidRPr="00810FCA">
                                    <w:rPr>
                                      <w:rFonts w:ascii="Arial" w:hAnsi="Arial" w:cs="Arial"/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 xml:space="preserve"> today!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55" type="#_x0000_t202" style="position:absolute;margin-left:32.15pt;margin-top:2.75pt;width:74.7pt;height:63.5pt;z-index:25187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" stroked="f">
                      <v:textbox inset="0,0,0,0">
                        <w:txbxContent>
                          <w:p w:rsidR="00BB1094" w:rsidRPr="00810FCA" w:rsidRDefault="00BB1094" w:rsidP="00BB109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>I tried bananas</w:t>
                            </w:r>
                            <w:r w:rsidRPr="00810FCA">
                              <w:rPr>
                                <w:rFonts w:ascii="Arial" w:hAnsi="Arial" w:cs="Arial"/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today!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B72F05" w:rsidRDefault="00B72F05">
      <w:pPr>
        <w:spacing w:after="0" w:line="20" w:lineRule="exact"/>
      </w:pPr>
      <w:bookmarkStart w:id="0" w:name="_GoBack"/>
      <w:bookmarkEnd w:id="0"/>
    </w:p>
    <w:sectPr w:rsidR="00B72F05" w:rsidSect="00B72F05">
      <w:pgSz w:w="12240" w:h="15840"/>
      <w:pgMar w:top="720" w:right="446" w:bottom="600" w:left="367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96376" w:rsidRDefault="00396376" w:rsidP="00E127E9">
      <w:pPr>
        <w:spacing w:after="0" w:line="240" w:lineRule="auto"/>
      </w:pPr>
      <w:r>
        <w:separator/>
      </w:r>
    </w:p>
  </w:endnote>
  <w:endnote w:type="continuationSeparator" w:id="0">
    <w:p w:rsidR="00396376" w:rsidRDefault="00396376" w:rsidP="00E127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96376" w:rsidRDefault="00396376" w:rsidP="00E127E9">
      <w:pPr>
        <w:spacing w:after="0" w:line="240" w:lineRule="auto"/>
      </w:pPr>
      <w:r>
        <w:separator/>
      </w:r>
    </w:p>
  </w:footnote>
  <w:footnote w:type="continuationSeparator" w:id="0">
    <w:p w:rsidR="00396376" w:rsidRDefault="00396376" w:rsidP="00E127E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04B9"/>
    <w:rsid w:val="00030F50"/>
    <w:rsid w:val="0010173D"/>
    <w:rsid w:val="001F1F1B"/>
    <w:rsid w:val="002E7189"/>
    <w:rsid w:val="00396376"/>
    <w:rsid w:val="003967FF"/>
    <w:rsid w:val="003E49C7"/>
    <w:rsid w:val="004504B9"/>
    <w:rsid w:val="0055513A"/>
    <w:rsid w:val="00613D10"/>
    <w:rsid w:val="00810FCA"/>
    <w:rsid w:val="008605DF"/>
    <w:rsid w:val="00992D03"/>
    <w:rsid w:val="00A918E6"/>
    <w:rsid w:val="00B51B8F"/>
    <w:rsid w:val="00B72F05"/>
    <w:rsid w:val="00B90590"/>
    <w:rsid w:val="00BB1094"/>
    <w:rsid w:val="00D42203"/>
    <w:rsid w:val="00E127E9"/>
    <w:rsid w:val="00E972D2"/>
    <w:rsid w:val="00EE49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veryStyle1">
    <w:name w:val="Avery Style 1"/>
    <w:uiPriority w:val="99"/>
    <w:rsid w:val="00B72F05"/>
    <w:pPr>
      <w:spacing w:before="43" w:after="43"/>
      <w:ind w:left="993" w:right="57"/>
    </w:pPr>
    <w:rPr>
      <w:rFonts w:ascii="Times New Roman" w:hAnsi="Times New Roman"/>
      <w:bCs/>
      <w:color w:val="943229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504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4504B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127E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127E9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E127E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127E9"/>
    <w:rPr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veryStyle1">
    <w:name w:val="Avery Style 1"/>
    <w:uiPriority w:val="99"/>
    <w:rsid w:val="00B72F05"/>
    <w:pPr>
      <w:spacing w:before="43" w:after="43"/>
      <w:ind w:left="993" w:right="57"/>
    </w:pPr>
    <w:rPr>
      <w:rFonts w:ascii="Times New Roman" w:hAnsi="Times New Roman"/>
      <w:bCs/>
      <w:color w:val="943229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504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4504B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127E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127E9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E127E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127E9"/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ti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microsoft.com/office/2007/relationships/hdphoto" Target="media/hdphoto1.wdp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tacy%20Kolbeck\AppData\Roaming\Microsoft\Templates\Address%20labels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Address labels</Template>
  <TotalTime>13</TotalTime>
  <Pages>1</Pages>
  <Words>22</Words>
  <Characters>129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Avery Dennison Corporation</Company>
  <LinksUpToDate>false</LinksUpToDate>
  <CharactersWithSpaces>150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Jessica Jones</dc:creator>
  <cp:lastModifiedBy>Discovery Center</cp:lastModifiedBy>
  <cp:revision>4</cp:revision>
  <dcterms:created xsi:type="dcterms:W3CDTF">2011-09-27T17:31:00Z</dcterms:created>
  <dcterms:modified xsi:type="dcterms:W3CDTF">2012-12-14T15:02:00Z</dcterms:modified>
  <cp:category>Avery Dennison Template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TC103754951033</vt:lpwstr>
  </property>
</Properties>
</file>